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C066A" w14:textId="77777777" w:rsidR="00144C55" w:rsidRDefault="00144C55" w:rsidP="00144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MARSH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fl.1399-1404)</w:t>
      </w:r>
    </w:p>
    <w:p w14:paraId="70AEBC90" w14:textId="77777777" w:rsidR="00144C55" w:rsidRDefault="00144C55" w:rsidP="00144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Kinlet</w:t>
      </w:r>
      <w:proofErr w:type="spellEnd"/>
      <w:r>
        <w:rPr>
          <w:rFonts w:cs="Times New Roman"/>
          <w:szCs w:val="24"/>
        </w:rPr>
        <w:t>, Shropshire.</w:t>
      </w:r>
    </w:p>
    <w:p w14:paraId="7A84E484" w14:textId="77777777" w:rsidR="00144C55" w:rsidRDefault="00144C55" w:rsidP="00144C55">
      <w:pPr>
        <w:pStyle w:val="NoSpacing"/>
        <w:rPr>
          <w:rFonts w:cs="Times New Roman"/>
          <w:szCs w:val="24"/>
        </w:rPr>
      </w:pPr>
    </w:p>
    <w:p w14:paraId="573F94D0" w14:textId="77777777" w:rsidR="00144C55" w:rsidRDefault="00144C55" w:rsidP="00144C55">
      <w:pPr>
        <w:pStyle w:val="NoSpacing"/>
        <w:rPr>
          <w:rFonts w:cs="Times New Roman"/>
          <w:szCs w:val="24"/>
        </w:rPr>
      </w:pPr>
    </w:p>
    <w:p w14:paraId="3D3CC8F4" w14:textId="77777777" w:rsidR="00144C55" w:rsidRDefault="00144C55" w:rsidP="00144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Aug.1399</w:t>
      </w:r>
      <w:r>
        <w:rPr>
          <w:rFonts w:cs="Times New Roman"/>
          <w:szCs w:val="24"/>
        </w:rPr>
        <w:tab/>
        <w:t>He became Rector.</w:t>
      </w:r>
    </w:p>
    <w:p w14:paraId="5FF606DD" w14:textId="77777777" w:rsidR="00144C55" w:rsidRDefault="00144C55" w:rsidP="00144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CD62E5">
          <w:rPr>
            <w:rStyle w:val="Hyperlink"/>
            <w:rFonts w:cs="Times New Roman"/>
            <w:szCs w:val="24"/>
          </w:rPr>
          <w:t>www.melocki.org.uk/d</w:t>
        </w:r>
        <w:r w:rsidRPr="00CD62E5">
          <w:rPr>
            <w:rStyle w:val="Hyperlink"/>
            <w:rFonts w:cs="Times New Roman"/>
            <w:szCs w:val="24"/>
          </w:rPr>
          <w:t>i</w:t>
        </w:r>
        <w:r w:rsidRPr="00CD62E5">
          <w:rPr>
            <w:rStyle w:val="Hyperlink"/>
            <w:rFonts w:cs="Times New Roman"/>
            <w:szCs w:val="24"/>
          </w:rPr>
          <w:t>ocese/Kinlet.html</w:t>
        </w:r>
      </w:hyperlink>
      <w:r>
        <w:rPr>
          <w:rFonts w:cs="Times New Roman"/>
          <w:szCs w:val="24"/>
        </w:rPr>
        <w:t>)</w:t>
      </w:r>
    </w:p>
    <w:p w14:paraId="7C723E66" w14:textId="77777777" w:rsidR="00144C55" w:rsidRDefault="00144C55" w:rsidP="00144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Aug.1404</w:t>
      </w:r>
      <w:r>
        <w:rPr>
          <w:rFonts w:cs="Times New Roman"/>
          <w:szCs w:val="24"/>
        </w:rPr>
        <w:tab/>
        <w:t xml:space="preserve">He exchanged with William Sharp, Rector of </w:t>
      </w:r>
      <w:proofErr w:type="spellStart"/>
      <w:r>
        <w:rPr>
          <w:rFonts w:cs="Times New Roman"/>
          <w:szCs w:val="24"/>
        </w:rPr>
        <w:t>Cleobury</w:t>
      </w:r>
      <w:proofErr w:type="spellEnd"/>
      <w:r>
        <w:rPr>
          <w:rFonts w:cs="Times New Roman"/>
          <w:szCs w:val="24"/>
        </w:rPr>
        <w:t xml:space="preserve"> North(q.v.).</w:t>
      </w:r>
    </w:p>
    <w:p w14:paraId="45D0C165" w14:textId="77777777" w:rsidR="00144C55" w:rsidRDefault="00144C55" w:rsidP="00144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749820B8" w14:textId="77777777" w:rsidR="00144C55" w:rsidRDefault="00144C55" w:rsidP="00144C55">
      <w:pPr>
        <w:pStyle w:val="NoSpacing"/>
        <w:rPr>
          <w:rFonts w:cs="Times New Roman"/>
          <w:szCs w:val="24"/>
        </w:rPr>
      </w:pPr>
    </w:p>
    <w:p w14:paraId="0B2C3BAB" w14:textId="77777777" w:rsidR="00144C55" w:rsidRDefault="00144C55" w:rsidP="00144C55">
      <w:pPr>
        <w:pStyle w:val="NoSpacing"/>
        <w:rPr>
          <w:rFonts w:cs="Times New Roman"/>
          <w:szCs w:val="24"/>
        </w:rPr>
      </w:pPr>
    </w:p>
    <w:p w14:paraId="3AF9B64F" w14:textId="77777777" w:rsidR="00144C55" w:rsidRDefault="00144C55" w:rsidP="00144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2025</w:t>
      </w:r>
    </w:p>
    <w:p w14:paraId="7F6787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F7844" w14:textId="77777777" w:rsidR="00144C55" w:rsidRDefault="00144C55" w:rsidP="009139A6">
      <w:r>
        <w:separator/>
      </w:r>
    </w:p>
  </w:endnote>
  <w:endnote w:type="continuationSeparator" w:id="0">
    <w:p w14:paraId="3ECA837B" w14:textId="77777777" w:rsidR="00144C55" w:rsidRDefault="00144C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A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7D0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FD9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B7A73" w14:textId="77777777" w:rsidR="00144C55" w:rsidRDefault="00144C55" w:rsidP="009139A6">
      <w:r>
        <w:separator/>
      </w:r>
    </w:p>
  </w:footnote>
  <w:footnote w:type="continuationSeparator" w:id="0">
    <w:p w14:paraId="179052DA" w14:textId="77777777" w:rsidR="00144C55" w:rsidRDefault="00144C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B1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45A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BE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C55"/>
    <w:rsid w:val="00044A86"/>
    <w:rsid w:val="000666E0"/>
    <w:rsid w:val="00144C55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46C9A"/>
  <w15:chartTrackingRefBased/>
  <w15:docId w15:val="{62E69104-0E6B-4BA0-99BB-D2284C66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4C5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4C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inlet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2025-01-30T14:37:00Z</dcterms:created>
  <dcterms:modified xsi:type="dcterms:W3CDTF">2025-01-30T14:39:00Z</dcterms:modified>
</cp:coreProperties>
</file>